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A82F5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Brother Thomas FRELAND</w:t>
      </w:r>
      <w:r w:rsidR="007429D8">
        <w:rPr>
          <w:rFonts w:ascii="Times New Roman" w:hAnsi="Times New Roman" w:cs="Times New Roman"/>
          <w:sz w:val="24"/>
          <w:szCs w:val="24"/>
          <w:u w:val="single"/>
        </w:rPr>
        <w:t xml:space="preserve"> (</w:t>
      </w:r>
      <w:proofErr w:type="gramStart"/>
      <w:r w:rsidR="007429D8">
        <w:rPr>
          <w:rFonts w:ascii="Times New Roman" w:hAnsi="Times New Roman" w:cs="Times New Roman"/>
          <w:sz w:val="24"/>
          <w:szCs w:val="24"/>
          <w:u w:val="single"/>
        </w:rPr>
        <w:t>FRELOND)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(fl.1426)</w:t>
      </w:r>
    </w:p>
    <w:p w:rsidR="00A82F5D" w:rsidRDefault="00A82F5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Order of Preachers of Exeter.</w:t>
      </w:r>
    </w:p>
    <w:p w:rsidR="00A82F5D" w:rsidRDefault="00A82F5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2F5D" w:rsidRDefault="00A82F5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29D8" w:rsidRDefault="007429D8" w:rsidP="007429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deacon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7429D8" w:rsidRDefault="007429D8" w:rsidP="007429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Devon, by Edmund Lacy, Bishop of Exeter(q.v.).</w:t>
      </w:r>
    </w:p>
    <w:p w:rsidR="00A82F5D" w:rsidRDefault="00A82F5D" w:rsidP="00A82F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Feb.1426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priest in the chapel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Bishop’s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A82F5D" w:rsidRDefault="00A82F5D" w:rsidP="00A82F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Devon, by the Bishop.</w:t>
      </w:r>
    </w:p>
    <w:p w:rsidR="00A82F5D" w:rsidRDefault="00A82F5D" w:rsidP="00A82F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Langley, Bishop of Exeter 1420-55 part 4 p.100)</w:t>
      </w:r>
    </w:p>
    <w:p w:rsidR="00A82F5D" w:rsidRDefault="00A82F5D" w:rsidP="00A82F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2F5D" w:rsidRDefault="00A82F5D" w:rsidP="00A82F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2F5D" w:rsidRDefault="00A82F5D" w:rsidP="00A82F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March 2016</w:t>
      </w:r>
    </w:p>
    <w:p w:rsidR="007429D8" w:rsidRPr="00A82F5D" w:rsidRDefault="007429D8" w:rsidP="00A82F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May 2016</w:t>
      </w:r>
      <w:bookmarkStart w:id="0" w:name="_GoBack"/>
      <w:bookmarkEnd w:id="0"/>
    </w:p>
    <w:sectPr w:rsidR="007429D8" w:rsidRPr="00A82F5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F5D" w:rsidRDefault="00A82F5D" w:rsidP="00E71FC3">
      <w:pPr>
        <w:spacing w:after="0" w:line="240" w:lineRule="auto"/>
      </w:pPr>
      <w:r>
        <w:separator/>
      </w:r>
    </w:p>
  </w:endnote>
  <w:endnote w:type="continuationSeparator" w:id="0">
    <w:p w:rsidR="00A82F5D" w:rsidRDefault="00A82F5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F5D" w:rsidRDefault="00A82F5D" w:rsidP="00E71FC3">
      <w:pPr>
        <w:spacing w:after="0" w:line="240" w:lineRule="auto"/>
      </w:pPr>
      <w:r>
        <w:separator/>
      </w:r>
    </w:p>
  </w:footnote>
  <w:footnote w:type="continuationSeparator" w:id="0">
    <w:p w:rsidR="00A82F5D" w:rsidRDefault="00A82F5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F5D"/>
    <w:rsid w:val="007429D8"/>
    <w:rsid w:val="00A82F5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A0C69"/>
  <w15:chartTrackingRefBased/>
  <w15:docId w15:val="{D1B45E3E-DCC3-488F-A899-C2476DB85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8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2016-03-21T13:35:00Z</dcterms:created>
  <dcterms:modified xsi:type="dcterms:W3CDTF">2016-05-04T15:53:00Z</dcterms:modified>
</cp:coreProperties>
</file>